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2CC" w:rsidRDefault="00F912CC" w:rsidP="00F912CC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GRANDMA’S SPONGE CAKE</w:t>
      </w:r>
    </w:p>
    <w:p w:rsidR="00F912CC" w:rsidRDefault="00F912CC" w:rsidP="00F912CC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 xml:space="preserve">Oven 375 </w:t>
      </w:r>
      <w:r w:rsidR="00EA0FEB">
        <w:rPr>
          <w:rFonts w:ascii="Lucida Handwriting" w:hAnsi="Lucida Handwriting"/>
          <w:sz w:val="32"/>
          <w:szCs w:val="32"/>
        </w:rPr>
        <w:t>degrees Bake</w:t>
      </w:r>
      <w:r>
        <w:rPr>
          <w:rFonts w:ascii="Lucida Handwriting" w:hAnsi="Lucida Handwriting"/>
          <w:sz w:val="32"/>
          <w:szCs w:val="32"/>
        </w:rPr>
        <w:t xml:space="preserve"> 25 to 30 minutes</w:t>
      </w:r>
    </w:p>
    <w:p w:rsidR="00F912CC" w:rsidRDefault="00F912CC" w:rsidP="00F912CC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(</w:t>
      </w:r>
      <w:r w:rsidR="00EA0FEB">
        <w:rPr>
          <w:rFonts w:ascii="Lucida Handwriting" w:hAnsi="Lucida Handwriting"/>
          <w:sz w:val="32"/>
          <w:szCs w:val="32"/>
        </w:rPr>
        <w:t>This</w:t>
      </w:r>
      <w:r>
        <w:rPr>
          <w:rFonts w:ascii="Lucida Handwriting" w:hAnsi="Lucida Handwriting"/>
          <w:sz w:val="32"/>
          <w:szCs w:val="32"/>
        </w:rPr>
        <w:t xml:space="preserve"> is grandma’s rum sponge cake she made for special </w:t>
      </w:r>
      <w:r w:rsidR="00EA0FEB">
        <w:rPr>
          <w:rFonts w:ascii="Lucida Handwriting" w:hAnsi="Lucida Handwriting"/>
          <w:sz w:val="32"/>
          <w:szCs w:val="32"/>
        </w:rPr>
        <w:t>occasions’ for</w:t>
      </w:r>
      <w:r>
        <w:rPr>
          <w:rFonts w:ascii="Lucida Handwriting" w:hAnsi="Lucida Handwriting"/>
          <w:sz w:val="32"/>
          <w:szCs w:val="32"/>
        </w:rPr>
        <w:t xml:space="preserve"> all of us)</w:t>
      </w:r>
    </w:p>
    <w:p w:rsidR="00F912CC" w:rsidRDefault="00F912CC" w:rsidP="00F912CC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6 eggs</w:t>
      </w:r>
    </w:p>
    <w:p w:rsidR="00F912CC" w:rsidRDefault="00F912CC" w:rsidP="00F912CC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½ cups sugar</w:t>
      </w:r>
    </w:p>
    <w:p w:rsidR="00F912CC" w:rsidRDefault="00F912CC" w:rsidP="00F912CC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½ cups cake flour (with baking powder)</w:t>
      </w:r>
    </w:p>
    <w:p w:rsidR="00F912CC" w:rsidRDefault="00F912CC" w:rsidP="00F912CC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½ teaspoons vanilla</w:t>
      </w:r>
    </w:p>
    <w:p w:rsidR="00F912CC" w:rsidRDefault="00F912CC" w:rsidP="00F912CC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Beat eggs for 30 minutes.  Add sugar and beat for 15 minutes more.  Fold in sifted flour slowly.  Pour in wax paper lined cookie sheets with sides</w:t>
      </w:r>
      <w:r w:rsidR="00176DE6">
        <w:rPr>
          <w:rFonts w:ascii="Lucida Handwriting" w:hAnsi="Lucida Handwriting"/>
          <w:sz w:val="32"/>
          <w:szCs w:val="32"/>
        </w:rPr>
        <w:t xml:space="preserve"> (not flat)</w:t>
      </w:r>
      <w:r>
        <w:rPr>
          <w:rFonts w:ascii="Lucida Handwriting" w:hAnsi="Lucida Handwriting"/>
          <w:sz w:val="32"/>
          <w:szCs w:val="32"/>
        </w:rPr>
        <w:t>. Bake.</w:t>
      </w:r>
      <w:r w:rsidR="00EA0FEB">
        <w:rPr>
          <w:rFonts w:ascii="Lucida Handwriting" w:hAnsi="Lucida Handwriting"/>
          <w:sz w:val="32"/>
          <w:szCs w:val="32"/>
        </w:rPr>
        <w:t xml:space="preserve"> Sprinkle rum over cake if desired</w:t>
      </w:r>
      <w:r w:rsidR="00176DE6">
        <w:rPr>
          <w:rFonts w:ascii="Lucida Handwriting" w:hAnsi="Lucida Handwriting"/>
          <w:sz w:val="32"/>
          <w:szCs w:val="32"/>
        </w:rPr>
        <w:t>.</w:t>
      </w:r>
    </w:p>
    <w:p w:rsidR="00EA0FEB" w:rsidRDefault="00EA0FEB" w:rsidP="00F912CC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FILLING</w:t>
      </w:r>
    </w:p>
    <w:p w:rsidR="00EA0FEB" w:rsidRDefault="00EA0FEB" w:rsidP="00EA0FE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or 3 packages of cooked vanilla pudding mix (do not use instant)</w:t>
      </w:r>
    </w:p>
    <w:p w:rsidR="00EA0FEB" w:rsidRDefault="00EA0FEB" w:rsidP="00EA0FE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to 3 egg yolks (for each package of pudding use one egg yolk)</w:t>
      </w:r>
    </w:p>
    <w:p w:rsidR="00EA0FEB" w:rsidRPr="00EA0FEB" w:rsidRDefault="00EA0FEB" w:rsidP="00EA0FE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Cook pudding as directed one package with egg yolk added.  You can use the ITALIAN CREAM recipe, but this is much easier and tastes just as good.</w:t>
      </w:r>
    </w:p>
    <w:sectPr w:rsidR="00EA0FEB" w:rsidRPr="00EA0FEB" w:rsidSect="001D27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20"/>
  <w:characterSpacingControl w:val="doNotCompress"/>
  <w:compat/>
  <w:rsids>
    <w:rsidRoot w:val="00F912CC"/>
    <w:rsid w:val="00176DE6"/>
    <w:rsid w:val="001D2716"/>
    <w:rsid w:val="002F63A1"/>
    <w:rsid w:val="00B24EE8"/>
    <w:rsid w:val="00EA0FEB"/>
    <w:rsid w:val="00F20F07"/>
    <w:rsid w:val="00F91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7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_2\Desktop\Reci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Recipe</Template>
  <TotalTime>24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2012-02-22T20:03:00Z</dcterms:created>
  <dcterms:modified xsi:type="dcterms:W3CDTF">2012-02-22T20:27:00Z</dcterms:modified>
</cp:coreProperties>
</file>